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4056" w:rsidRDefault="00D74056" w:rsidP="00015110">
      <w:pPr>
        <w:spacing w:after="12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АДМИНИСТРАЦИЯ</w:t>
      </w:r>
    </w:p>
    <w:p w:rsidR="00D74056" w:rsidRDefault="00D74056" w:rsidP="00015110">
      <w:pPr>
        <w:spacing w:after="12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ЗУБОВО-ПОЛЯНСКОГО МУНИЦИПАЛЬНОГО РАЙОНА</w:t>
      </w:r>
    </w:p>
    <w:p w:rsidR="00D74056" w:rsidRDefault="00D74056" w:rsidP="00015110">
      <w:pPr>
        <w:spacing w:after="12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РЕСПУБЛИКИ МОРДОВИЯ</w:t>
      </w:r>
    </w:p>
    <w:p w:rsidR="00D74056" w:rsidRDefault="00D74056" w:rsidP="00015110">
      <w:pPr>
        <w:spacing w:after="12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74056" w:rsidRDefault="00D74056" w:rsidP="00015110">
      <w:pPr>
        <w:spacing w:after="12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ПОСТАНОВЛЕНИЕ</w:t>
      </w:r>
    </w:p>
    <w:p w:rsidR="00D74056" w:rsidRDefault="00D74056" w:rsidP="00015110">
      <w:pPr>
        <w:spacing w:after="12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74056" w:rsidRDefault="00D74056" w:rsidP="00015110">
      <w:pPr>
        <w:spacing w:after="120" w:line="240" w:lineRule="auto"/>
        <w:ind w:left="-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«14» января 2014 года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     № </w:t>
      </w:r>
      <w:r w:rsidRPr="0018131B">
        <w:rPr>
          <w:rFonts w:ascii="Times New Roman" w:hAnsi="Times New Roman"/>
          <w:sz w:val="28"/>
          <w:szCs w:val="28"/>
          <w:u w:val="single"/>
        </w:rPr>
        <w:t>31</w:t>
      </w:r>
    </w:p>
    <w:p w:rsidR="00D74056" w:rsidRDefault="00D74056" w:rsidP="00015110">
      <w:pPr>
        <w:spacing w:after="120" w:line="240" w:lineRule="auto"/>
        <w:ind w:left="-567"/>
        <w:rPr>
          <w:rFonts w:ascii="Times New Roman" w:hAnsi="Times New Roman"/>
          <w:sz w:val="28"/>
          <w:szCs w:val="28"/>
        </w:rPr>
      </w:pPr>
    </w:p>
    <w:p w:rsidR="00D74056" w:rsidRDefault="00D74056" w:rsidP="0018131B">
      <w:pPr>
        <w:spacing w:after="120" w:line="240" w:lineRule="auto"/>
        <w:ind w:left="-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внесении изменений в постановление Главы</w:t>
      </w:r>
    </w:p>
    <w:p w:rsidR="00D74056" w:rsidRDefault="00D74056" w:rsidP="0018131B">
      <w:pPr>
        <w:spacing w:after="120" w:line="240" w:lineRule="auto"/>
        <w:ind w:left="-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администрации Зубово-Полянского муниципального</w:t>
      </w:r>
    </w:p>
    <w:p w:rsidR="00D74056" w:rsidRDefault="00D74056" w:rsidP="0018131B">
      <w:pPr>
        <w:spacing w:after="120" w:line="240" w:lineRule="auto"/>
        <w:ind w:left="-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района от 24января </w:t>
      </w:r>
      <w:smartTag w:uri="urn:schemas-microsoft-com:office:smarttags" w:element="metricconverter">
        <w:smartTagPr>
          <w:attr w:name="ProductID" w:val="2007 г"/>
        </w:smartTagPr>
        <w:r>
          <w:rPr>
            <w:rFonts w:ascii="Times New Roman" w:hAnsi="Times New Roman"/>
            <w:sz w:val="28"/>
            <w:szCs w:val="28"/>
          </w:rPr>
          <w:t>2007 г</w:t>
        </w:r>
      </w:smartTag>
      <w:r>
        <w:rPr>
          <w:rFonts w:ascii="Times New Roman" w:hAnsi="Times New Roman"/>
          <w:sz w:val="28"/>
          <w:szCs w:val="28"/>
        </w:rPr>
        <w:t>. № 30«О комиссии</w:t>
      </w:r>
    </w:p>
    <w:p w:rsidR="00D74056" w:rsidRDefault="00D74056" w:rsidP="0018131B">
      <w:pPr>
        <w:spacing w:after="120" w:line="240" w:lineRule="auto"/>
        <w:ind w:left="-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предупреждению и ликвидации чрезвычайных ситуаций                                       и обеспечению пожарной безопасности при администрации</w:t>
      </w:r>
    </w:p>
    <w:p w:rsidR="00D74056" w:rsidRDefault="00D74056" w:rsidP="0018131B">
      <w:pPr>
        <w:spacing w:after="120" w:line="240" w:lineRule="auto"/>
        <w:ind w:left="-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Зубово-Полянского муниципального района»</w:t>
      </w:r>
    </w:p>
    <w:p w:rsidR="00D74056" w:rsidRDefault="00D74056" w:rsidP="00015110">
      <w:pPr>
        <w:spacing w:after="120" w:line="240" w:lineRule="auto"/>
        <w:ind w:left="-567"/>
        <w:rPr>
          <w:rFonts w:ascii="Times New Roman" w:hAnsi="Times New Roman"/>
          <w:sz w:val="28"/>
          <w:szCs w:val="28"/>
        </w:rPr>
      </w:pPr>
    </w:p>
    <w:p w:rsidR="00D74056" w:rsidRDefault="00D74056" w:rsidP="00475DE5">
      <w:pPr>
        <w:spacing w:after="120" w:line="240" w:lineRule="auto"/>
        <w:ind w:left="-567"/>
        <w:rPr>
          <w:rFonts w:ascii="Times New Roman" w:hAnsi="Times New Roman"/>
          <w:sz w:val="28"/>
          <w:szCs w:val="28"/>
        </w:rPr>
      </w:pPr>
    </w:p>
    <w:p w:rsidR="00D74056" w:rsidRDefault="00D74056" w:rsidP="00015110">
      <w:pPr>
        <w:spacing w:after="120" w:line="240" w:lineRule="auto"/>
        <w:ind w:left="-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ПОСТАНОВЛЯЕТ:</w:t>
      </w:r>
    </w:p>
    <w:p w:rsidR="00D74056" w:rsidRDefault="00D74056" w:rsidP="00475DE5">
      <w:pPr>
        <w:spacing w:after="120" w:line="240" w:lineRule="auto"/>
        <w:ind w:left="-567"/>
        <w:rPr>
          <w:rFonts w:ascii="Times New Roman" w:hAnsi="Times New Roman"/>
          <w:sz w:val="28"/>
          <w:szCs w:val="28"/>
        </w:rPr>
      </w:pPr>
    </w:p>
    <w:p w:rsidR="00D74056" w:rsidRPr="001A4F74" w:rsidRDefault="00D74056" w:rsidP="000152D1">
      <w:pPr>
        <w:spacing w:after="120"/>
        <w:ind w:left="-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ab/>
      </w:r>
      <w:r w:rsidRPr="001A4F74">
        <w:rPr>
          <w:rFonts w:ascii="Times New Roman" w:hAnsi="Times New Roman"/>
          <w:sz w:val="28"/>
          <w:szCs w:val="28"/>
        </w:rPr>
        <w:t xml:space="preserve">Ввести </w:t>
      </w:r>
      <w:r>
        <w:rPr>
          <w:rFonts w:ascii="Times New Roman" w:hAnsi="Times New Roman"/>
          <w:sz w:val="28"/>
          <w:szCs w:val="28"/>
        </w:rPr>
        <w:t>Максимову Наталью Николаевну</w:t>
      </w:r>
      <w:r w:rsidRPr="001A4F74">
        <w:rPr>
          <w:rFonts w:ascii="Times New Roman" w:hAnsi="Times New Roman"/>
          <w:sz w:val="28"/>
          <w:szCs w:val="28"/>
        </w:rPr>
        <w:t xml:space="preserve"> – начальника отдела ГО и ЧС  администрации Зубово-Полянского муниципального района в состав комиссии по предупреждению и ликвидации чрезвычайн</w:t>
      </w:r>
      <w:r>
        <w:rPr>
          <w:rFonts w:ascii="Times New Roman" w:hAnsi="Times New Roman"/>
          <w:sz w:val="28"/>
          <w:szCs w:val="28"/>
        </w:rPr>
        <w:t xml:space="preserve">ых ситуаций </w:t>
      </w:r>
      <w:r w:rsidRPr="001A4F74">
        <w:rPr>
          <w:rFonts w:ascii="Times New Roman" w:hAnsi="Times New Roman"/>
          <w:sz w:val="28"/>
          <w:szCs w:val="28"/>
        </w:rPr>
        <w:t>обеспечению пожарной безопасности при администрации Зубово-Полянского муниципального района.</w:t>
      </w:r>
    </w:p>
    <w:p w:rsidR="00D74056" w:rsidRDefault="00D74056" w:rsidP="000152D1">
      <w:pPr>
        <w:pStyle w:val="ListParagraph"/>
        <w:spacing w:after="120"/>
        <w:ind w:left="-567"/>
        <w:jc w:val="both"/>
        <w:rPr>
          <w:rFonts w:ascii="Times New Roman" w:hAnsi="Times New Roman"/>
          <w:sz w:val="28"/>
          <w:szCs w:val="28"/>
        </w:rPr>
      </w:pPr>
    </w:p>
    <w:p w:rsidR="00D74056" w:rsidRDefault="00D74056" w:rsidP="00FC060C">
      <w:pPr>
        <w:pStyle w:val="ListParagraph"/>
        <w:spacing w:after="120" w:line="240" w:lineRule="auto"/>
        <w:ind w:left="-567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D74056" w:rsidRDefault="00D74056" w:rsidP="00FC060C">
      <w:pPr>
        <w:pStyle w:val="ListParagraph"/>
        <w:spacing w:after="120" w:line="240" w:lineRule="auto"/>
        <w:ind w:left="-567"/>
        <w:jc w:val="both"/>
        <w:rPr>
          <w:rFonts w:ascii="Times New Roman" w:hAnsi="Times New Roman"/>
          <w:sz w:val="28"/>
          <w:szCs w:val="28"/>
        </w:rPr>
      </w:pPr>
    </w:p>
    <w:p w:rsidR="00D74056" w:rsidRDefault="00D74056" w:rsidP="000152D1">
      <w:pPr>
        <w:pStyle w:val="ListParagraph"/>
        <w:spacing w:after="120" w:line="240" w:lineRule="auto"/>
        <w:ind w:left="-56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Глава администрации Зубово-Полянского</w:t>
      </w:r>
    </w:p>
    <w:p w:rsidR="00D74056" w:rsidRPr="00FC060C" w:rsidRDefault="00D74056" w:rsidP="000152D1">
      <w:pPr>
        <w:pStyle w:val="ListParagraph"/>
        <w:spacing w:after="120" w:line="240" w:lineRule="auto"/>
        <w:ind w:left="-56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муниципального района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  <w:t xml:space="preserve">                                       С.С. Сурдин</w:t>
      </w:r>
    </w:p>
    <w:sectPr w:rsidR="00D74056" w:rsidRPr="00FC060C" w:rsidSect="00974B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A58CA"/>
    <w:multiLevelType w:val="hybridMultilevel"/>
    <w:tmpl w:val="5B24C772"/>
    <w:lvl w:ilvl="0" w:tplc="4A724FE4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>
    <w:nsid w:val="28450C23"/>
    <w:multiLevelType w:val="hybridMultilevel"/>
    <w:tmpl w:val="1F30E9D4"/>
    <w:lvl w:ilvl="0" w:tplc="A942E530">
      <w:start w:val="1"/>
      <w:numFmt w:val="decimal"/>
      <w:lvlText w:val="%1."/>
      <w:lvlJc w:val="left"/>
      <w:pPr>
        <w:ind w:left="-20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195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11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  <w:rPr>
        <w:rFonts w:cs="Times New Roman"/>
      </w:rPr>
    </w:lvl>
  </w:abstractNum>
  <w:abstractNum w:abstractNumId="2">
    <w:nsid w:val="34710B8B"/>
    <w:multiLevelType w:val="hybridMultilevel"/>
    <w:tmpl w:val="3DBE12EC"/>
    <w:lvl w:ilvl="0" w:tplc="4C20D46E">
      <w:start w:val="1"/>
      <w:numFmt w:val="decimal"/>
      <w:lvlText w:val="%1."/>
      <w:lvlJc w:val="left"/>
      <w:pPr>
        <w:ind w:left="3" w:hanging="5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195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11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  <w:rPr>
        <w:rFonts w:cs="Times New Roman"/>
      </w:rPr>
    </w:lvl>
  </w:abstractNum>
  <w:abstractNum w:abstractNumId="3">
    <w:nsid w:val="5CBB4A21"/>
    <w:multiLevelType w:val="hybridMultilevel"/>
    <w:tmpl w:val="61D832F0"/>
    <w:lvl w:ilvl="0" w:tplc="61EE722C">
      <w:start w:val="1"/>
      <w:numFmt w:val="decimal"/>
      <w:lvlText w:val="%1."/>
      <w:lvlJc w:val="left"/>
      <w:pPr>
        <w:ind w:left="-20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195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11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  <w:rPr>
        <w:rFonts w:cs="Times New Roman"/>
      </w:rPr>
    </w:lvl>
  </w:abstractNum>
  <w:abstractNum w:abstractNumId="4">
    <w:nsid w:val="608B741A"/>
    <w:multiLevelType w:val="hybridMultilevel"/>
    <w:tmpl w:val="5CE681FE"/>
    <w:lvl w:ilvl="0" w:tplc="1D189608">
      <w:start w:val="2"/>
      <w:numFmt w:val="decimal"/>
      <w:lvlText w:val="%1."/>
      <w:lvlJc w:val="left"/>
      <w:pPr>
        <w:ind w:left="-20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195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11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15110"/>
    <w:rsid w:val="00015110"/>
    <w:rsid w:val="000152D1"/>
    <w:rsid w:val="00046723"/>
    <w:rsid w:val="0018131B"/>
    <w:rsid w:val="001A4F74"/>
    <w:rsid w:val="00475DE5"/>
    <w:rsid w:val="007528C8"/>
    <w:rsid w:val="007A0ACF"/>
    <w:rsid w:val="008815D0"/>
    <w:rsid w:val="00974B96"/>
    <w:rsid w:val="009B7CC7"/>
    <w:rsid w:val="00D25CDC"/>
    <w:rsid w:val="00D70BC8"/>
    <w:rsid w:val="00D74056"/>
    <w:rsid w:val="00DB51E8"/>
    <w:rsid w:val="00E514ED"/>
    <w:rsid w:val="00F06931"/>
    <w:rsid w:val="00FC06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4B96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D25CD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91</TotalTime>
  <Pages>1</Pages>
  <Words>131</Words>
  <Characters>751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zbp-01</cp:lastModifiedBy>
  <cp:revision>12</cp:revision>
  <cp:lastPrinted>2014-01-14T05:52:00Z</cp:lastPrinted>
  <dcterms:created xsi:type="dcterms:W3CDTF">2011-05-20T07:57:00Z</dcterms:created>
  <dcterms:modified xsi:type="dcterms:W3CDTF">2015-12-11T07:38:00Z</dcterms:modified>
</cp:coreProperties>
</file>